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D6C" w:rsidRDefault="00774D6C" w:rsidP="00774D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WARDE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fl.1479)</w:t>
      </w:r>
    </w:p>
    <w:p w:rsidR="00774D6C" w:rsidRDefault="00774D6C" w:rsidP="00774D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Chaplain.</w:t>
      </w:r>
    </w:p>
    <w:p w:rsidR="00774D6C" w:rsidRDefault="00774D6C" w:rsidP="00774D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4D6C" w:rsidRDefault="00774D6C" w:rsidP="00774D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4D6C" w:rsidRDefault="00774D6C" w:rsidP="00774D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Son of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Warde</w:t>
      </w:r>
      <w:proofErr w:type="spellEnd"/>
      <w:r>
        <w:rPr>
          <w:rFonts w:ascii="Times New Roman" w:hAnsi="Times New Roman" w:cs="Times New Roman"/>
          <w:sz w:val="24"/>
          <w:szCs w:val="24"/>
        </w:rPr>
        <w:t>, weaver(q.v.).   (W.Y.R. p.202)</w:t>
      </w:r>
    </w:p>
    <w:p w:rsidR="00774D6C" w:rsidRDefault="00774D6C" w:rsidP="00774D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4D6C" w:rsidRDefault="00774D6C" w:rsidP="00774D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4D6C" w:rsidRDefault="00774D6C" w:rsidP="00774D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1479</w:t>
      </w:r>
      <w:r>
        <w:rPr>
          <w:rFonts w:ascii="Times New Roman" w:hAnsi="Times New Roman" w:cs="Times New Roman"/>
          <w:sz w:val="24"/>
          <w:szCs w:val="24"/>
        </w:rPr>
        <w:tab/>
        <w:t>He became a Freeman by patrimony.   (ibid.)</w:t>
      </w:r>
    </w:p>
    <w:p w:rsidR="00774D6C" w:rsidRDefault="00774D6C" w:rsidP="00774D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4D6C" w:rsidRDefault="00774D6C" w:rsidP="00774D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4D6C" w:rsidRDefault="00774D6C" w:rsidP="00774D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74D6C" w:rsidRDefault="00774D6C" w:rsidP="00774D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November 2014</w:t>
      </w:r>
    </w:p>
    <w:p w:rsidR="006B2F86" w:rsidRPr="00E71FC3" w:rsidRDefault="00774D6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4D6C" w:rsidRDefault="00774D6C" w:rsidP="00E71FC3">
      <w:pPr>
        <w:spacing w:after="0" w:line="240" w:lineRule="auto"/>
      </w:pPr>
      <w:r>
        <w:separator/>
      </w:r>
    </w:p>
  </w:endnote>
  <w:endnote w:type="continuationSeparator" w:id="0">
    <w:p w:rsidR="00774D6C" w:rsidRDefault="00774D6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4D6C" w:rsidRDefault="00774D6C" w:rsidP="00E71FC3">
      <w:pPr>
        <w:spacing w:after="0" w:line="240" w:lineRule="auto"/>
      </w:pPr>
      <w:r>
        <w:separator/>
      </w:r>
    </w:p>
  </w:footnote>
  <w:footnote w:type="continuationSeparator" w:id="0">
    <w:p w:rsidR="00774D6C" w:rsidRDefault="00774D6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D6C"/>
    <w:rsid w:val="00774D6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3CAB8D-F3C8-44FF-ABA0-CD4FB7F66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2016-04-18T20:40:00Z</dcterms:created>
  <dcterms:modified xsi:type="dcterms:W3CDTF">2016-04-18T20:41:00Z</dcterms:modified>
</cp:coreProperties>
</file>